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4ED" w:rsidRDefault="00DA14ED" w:rsidP="009E3441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DA14ED" w:rsidRDefault="00DA14ED" w:rsidP="009E344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DA14ED" w:rsidRDefault="00DA14ED" w:rsidP="009E3441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2016 г. по 31 декабря 2016г.</w:t>
      </w:r>
    </w:p>
    <w:p w:rsidR="00DA14ED" w:rsidRDefault="00DA14ED" w:rsidP="009E3441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DA14ED">
        <w:tc>
          <w:tcPr>
            <w:tcW w:w="1384" w:type="dxa"/>
            <w:vMerge w:val="restart"/>
            <w:vAlign w:val="center"/>
          </w:tcPr>
          <w:p w:rsidR="00DA14ED" w:rsidRDefault="00DA14ED" w:rsidP="00E02EE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DA14ED" w:rsidRDefault="00DA14ED" w:rsidP="00E02EE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DA14ED" w:rsidRDefault="00DA14ED" w:rsidP="00E02EE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DA14ED" w:rsidRDefault="00DA14ED" w:rsidP="00E02EE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DA14ED" w:rsidRDefault="00DA14ED" w:rsidP="00E02EE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DA14ED" w:rsidRDefault="00DA14ED" w:rsidP="00E02EE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DA14ED" w:rsidRDefault="00DA14ED" w:rsidP="00E02EE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DA14ED" w:rsidRDefault="00DA14ED" w:rsidP="00E02EE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DA14ED" w:rsidRDefault="00DA14ED" w:rsidP="00E02EE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A14ED">
        <w:tc>
          <w:tcPr>
            <w:tcW w:w="1384" w:type="dxa"/>
            <w:vMerge/>
            <w:vAlign w:val="center"/>
          </w:tcPr>
          <w:p w:rsidR="00DA14ED" w:rsidRDefault="00DA14ED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DA14ED" w:rsidRDefault="00DA14ED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DA14ED" w:rsidRPr="00E02EEF" w:rsidRDefault="00DA14ED" w:rsidP="00E02EEF">
            <w:pPr>
              <w:jc w:val="center"/>
              <w:rPr>
                <w:sz w:val="20"/>
                <w:szCs w:val="20"/>
                <w:lang w:eastAsia="en-US"/>
              </w:rPr>
            </w:pPr>
            <w:r w:rsidRPr="00E02EEF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DA14ED" w:rsidRPr="00E02EEF" w:rsidRDefault="00DA14ED" w:rsidP="00E02EEF">
            <w:pPr>
              <w:jc w:val="center"/>
              <w:rPr>
                <w:sz w:val="20"/>
                <w:szCs w:val="20"/>
                <w:lang w:eastAsia="en-US"/>
              </w:rPr>
            </w:pPr>
            <w:r w:rsidRPr="00E02EEF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DA14ED" w:rsidRPr="00E02EEF" w:rsidRDefault="00DA14ED" w:rsidP="00E02EEF">
            <w:pPr>
              <w:jc w:val="center"/>
              <w:rPr>
                <w:sz w:val="20"/>
                <w:szCs w:val="20"/>
                <w:lang w:eastAsia="en-US"/>
              </w:rPr>
            </w:pPr>
            <w:r w:rsidRPr="00E02EEF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DA14ED" w:rsidRPr="00E02EEF" w:rsidRDefault="00DA14ED" w:rsidP="00E02EEF">
            <w:pPr>
              <w:jc w:val="center"/>
              <w:rPr>
                <w:sz w:val="20"/>
                <w:szCs w:val="20"/>
                <w:lang w:eastAsia="en-US"/>
              </w:rPr>
            </w:pPr>
            <w:r w:rsidRPr="00E02EEF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DA14ED" w:rsidRPr="00E02EEF" w:rsidRDefault="00DA14ED" w:rsidP="00E02EEF">
            <w:pPr>
              <w:jc w:val="center"/>
              <w:rPr>
                <w:sz w:val="20"/>
                <w:szCs w:val="20"/>
                <w:lang w:eastAsia="en-US"/>
              </w:rPr>
            </w:pPr>
            <w:r w:rsidRPr="00E02EEF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DA14ED" w:rsidRPr="00E02EEF" w:rsidRDefault="00DA14ED" w:rsidP="00E02EEF">
            <w:pPr>
              <w:jc w:val="center"/>
              <w:rPr>
                <w:sz w:val="20"/>
                <w:szCs w:val="20"/>
                <w:lang w:eastAsia="en-US"/>
              </w:rPr>
            </w:pPr>
            <w:r w:rsidRPr="00E02EEF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DA14ED" w:rsidRPr="00E02EEF" w:rsidRDefault="00DA14ED" w:rsidP="00E02EEF">
            <w:pPr>
              <w:jc w:val="center"/>
              <w:rPr>
                <w:sz w:val="20"/>
                <w:szCs w:val="20"/>
                <w:lang w:eastAsia="en-US"/>
              </w:rPr>
            </w:pPr>
            <w:r w:rsidRPr="00E02EEF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DA14ED" w:rsidRDefault="00DA14ED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DA14ED" w:rsidRDefault="00DA14ED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DA14ED" w:rsidRDefault="00DA14ED">
            <w:pPr>
              <w:rPr>
                <w:lang w:eastAsia="en-US"/>
              </w:rPr>
            </w:pPr>
          </w:p>
        </w:tc>
      </w:tr>
      <w:tr w:rsidR="00DA14ED">
        <w:trPr>
          <w:trHeight w:val="2447"/>
        </w:trPr>
        <w:tc>
          <w:tcPr>
            <w:tcW w:w="1384" w:type="dxa"/>
          </w:tcPr>
          <w:p w:rsidR="00DA14ED" w:rsidRPr="00E02EEF" w:rsidRDefault="00DA14ED">
            <w:pPr>
              <w:rPr>
                <w:color w:val="333333"/>
                <w:lang w:eastAsia="en-US"/>
              </w:rPr>
            </w:pPr>
            <w:r w:rsidRPr="00E02EEF">
              <w:rPr>
                <w:color w:val="333333"/>
                <w:lang w:eastAsia="en-US"/>
              </w:rPr>
              <w:t>Ковальчук О.В.</w:t>
            </w:r>
          </w:p>
        </w:tc>
        <w:tc>
          <w:tcPr>
            <w:tcW w:w="1602" w:type="dxa"/>
          </w:tcPr>
          <w:p w:rsidR="00DA14ED" w:rsidRPr="00E02EEF" w:rsidRDefault="00DA14ED" w:rsidP="00E02EEF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Заведующий МКДОУ «Журавлев-ский детский сад</w:t>
            </w:r>
            <w:r w:rsidRPr="00E02EEF">
              <w:rPr>
                <w:color w:val="333333"/>
                <w:lang w:eastAsia="en-US"/>
              </w:rPr>
              <w:t xml:space="preserve"> «Солнышко»</w:t>
            </w:r>
          </w:p>
        </w:tc>
        <w:tc>
          <w:tcPr>
            <w:tcW w:w="1079" w:type="dxa"/>
          </w:tcPr>
          <w:p w:rsidR="00DA14ED" w:rsidRDefault="00DA14ED">
            <w:pPr>
              <w:rPr>
                <w:lang w:eastAsia="en-US"/>
              </w:rPr>
            </w:pPr>
            <w:r>
              <w:rPr>
                <w:lang w:eastAsia="en-US"/>
              </w:rPr>
              <w:t>Квар-тира</w:t>
            </w:r>
          </w:p>
        </w:tc>
        <w:tc>
          <w:tcPr>
            <w:tcW w:w="1080" w:type="dxa"/>
          </w:tcPr>
          <w:p w:rsidR="00DA14ED" w:rsidRPr="00E02EEF" w:rsidRDefault="00DA14ED" w:rsidP="009E3441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Общая </w:t>
            </w:r>
            <w:r w:rsidRPr="00E02EEF">
              <w:rPr>
                <w:color w:val="333333"/>
                <w:lang w:eastAsia="en-US"/>
              </w:rPr>
              <w:t>совместная</w:t>
            </w:r>
          </w:p>
        </w:tc>
        <w:tc>
          <w:tcPr>
            <w:tcW w:w="1080" w:type="dxa"/>
          </w:tcPr>
          <w:p w:rsidR="00DA14ED" w:rsidRPr="00E02EEF" w:rsidRDefault="00DA14ED">
            <w:pPr>
              <w:rPr>
                <w:color w:val="333333"/>
                <w:lang w:eastAsia="en-US"/>
              </w:rPr>
            </w:pPr>
            <w:r w:rsidRPr="00E02EEF">
              <w:rPr>
                <w:color w:val="333333"/>
                <w:lang w:eastAsia="en-US"/>
              </w:rPr>
              <w:t>45,7</w:t>
            </w:r>
          </w:p>
          <w:p w:rsidR="00DA14ED" w:rsidRPr="00E02EEF" w:rsidRDefault="00DA14ED" w:rsidP="00E02EEF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DA14ED" w:rsidRPr="00E02EEF" w:rsidRDefault="00DA14ED" w:rsidP="00E02EEF">
            <w:pPr>
              <w:jc w:val="center"/>
              <w:rPr>
                <w:color w:val="333333"/>
                <w:lang w:eastAsia="en-US"/>
              </w:rPr>
            </w:pPr>
            <w:r w:rsidRPr="00E02EEF">
              <w:rPr>
                <w:color w:val="333333"/>
                <w:lang w:eastAsia="en-US"/>
              </w:rPr>
              <w:t>Россия</w:t>
            </w:r>
          </w:p>
          <w:p w:rsidR="00DA14ED" w:rsidRPr="00E02EEF" w:rsidRDefault="00DA14ED" w:rsidP="00E02EEF">
            <w:pPr>
              <w:jc w:val="center"/>
              <w:rPr>
                <w:color w:val="333333"/>
                <w:lang w:eastAsia="en-US"/>
              </w:rPr>
            </w:pPr>
          </w:p>
          <w:p w:rsidR="00DA14ED" w:rsidRPr="00E02EEF" w:rsidRDefault="00DA14ED" w:rsidP="00E02EEF">
            <w:pPr>
              <w:jc w:val="center"/>
              <w:rPr>
                <w:color w:val="333333"/>
                <w:lang w:eastAsia="en-US"/>
              </w:rPr>
            </w:pPr>
          </w:p>
          <w:p w:rsidR="00DA14ED" w:rsidRPr="00E02EEF" w:rsidRDefault="00DA14ED" w:rsidP="00E02EEF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DA14ED" w:rsidRDefault="00DA14ED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0" w:type="dxa"/>
          </w:tcPr>
          <w:p w:rsidR="00DA14ED" w:rsidRPr="00E02EEF" w:rsidRDefault="00DA14ED" w:rsidP="00E02EEF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DA14ED" w:rsidRPr="00E02EEF" w:rsidRDefault="00DA14ED" w:rsidP="00E02EEF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DA14ED" w:rsidRPr="009E3441" w:rsidRDefault="00DA14ED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40" w:type="dxa"/>
          </w:tcPr>
          <w:p w:rsidR="00DA14ED" w:rsidRPr="00E02EEF" w:rsidRDefault="00DA14ED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349992,68</w:t>
            </w:r>
          </w:p>
        </w:tc>
        <w:tc>
          <w:tcPr>
            <w:tcW w:w="1740" w:type="dxa"/>
          </w:tcPr>
          <w:p w:rsidR="00DA14ED" w:rsidRPr="00E02EEF" w:rsidRDefault="00DA14ED">
            <w:pPr>
              <w:rPr>
                <w:color w:val="333333"/>
                <w:lang w:val="en-US" w:eastAsia="en-US"/>
              </w:rPr>
            </w:pPr>
          </w:p>
        </w:tc>
      </w:tr>
    </w:tbl>
    <w:p w:rsidR="00DA14ED" w:rsidRDefault="00DA14ED" w:rsidP="009E3441">
      <w:pPr>
        <w:rPr>
          <w:color w:val="800000"/>
        </w:rPr>
      </w:pPr>
    </w:p>
    <w:p w:rsidR="00DA14ED" w:rsidRDefault="00DA14ED" w:rsidP="009E3441"/>
    <w:p w:rsidR="00DA14ED" w:rsidRDefault="00DA14ED" w:rsidP="009E3441"/>
    <w:p w:rsidR="00DA14ED" w:rsidRDefault="00DA14ED" w:rsidP="009E3441"/>
    <w:p w:rsidR="00DA14ED" w:rsidRDefault="00DA14ED"/>
    <w:sectPr w:rsidR="00DA14ED" w:rsidSect="009E34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3441"/>
    <w:rsid w:val="00054CCA"/>
    <w:rsid w:val="000C79DC"/>
    <w:rsid w:val="00120B27"/>
    <w:rsid w:val="00171F19"/>
    <w:rsid w:val="00193226"/>
    <w:rsid w:val="00223FCB"/>
    <w:rsid w:val="0051799A"/>
    <w:rsid w:val="00581405"/>
    <w:rsid w:val="0063023D"/>
    <w:rsid w:val="00642BF3"/>
    <w:rsid w:val="00753AD6"/>
    <w:rsid w:val="00760003"/>
    <w:rsid w:val="00872DE0"/>
    <w:rsid w:val="008F3848"/>
    <w:rsid w:val="009D4AD3"/>
    <w:rsid w:val="009E3441"/>
    <w:rsid w:val="009F7184"/>
    <w:rsid w:val="00A0454C"/>
    <w:rsid w:val="00AA6051"/>
    <w:rsid w:val="00B10B4A"/>
    <w:rsid w:val="00C05E83"/>
    <w:rsid w:val="00CA60E9"/>
    <w:rsid w:val="00D753E3"/>
    <w:rsid w:val="00DA14ED"/>
    <w:rsid w:val="00DE62EF"/>
    <w:rsid w:val="00E02EEF"/>
    <w:rsid w:val="00E05F51"/>
    <w:rsid w:val="00EB3031"/>
    <w:rsid w:val="00F02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44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E344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261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1</Pages>
  <Words>115</Words>
  <Characters>656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2014-05-08T07:57:00Z</dcterms:created>
  <dcterms:modified xsi:type="dcterms:W3CDTF">2017-05-05T04:44:00Z</dcterms:modified>
</cp:coreProperties>
</file>